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7EFF" w14:textId="2ADAA77F" w:rsidR="00BA00AB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Cecilia SCHERMAN</w:t>
      </w:r>
      <w:r>
        <w:rPr>
          <w:rFonts w:ascii="Times New Roman" w:hAnsi="Times New Roman" w:cs="Times New Roman"/>
          <w:sz w:val="24"/>
          <w:szCs w:val="24"/>
        </w:rPr>
        <w:t xml:space="preserve">      (d.1406)</w:t>
      </w:r>
    </w:p>
    <w:p w14:paraId="21587BAB" w14:textId="6B5E5BD5" w:rsid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1DF5DB1D" w14:textId="7BE3AE30" w:rsid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E72A7" w14:textId="21A15D64" w:rsid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888E4F" w14:textId="0B82DBB6" w:rsid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Nov.1406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possessions was granted.   (W.Y.R. p.146)</w:t>
      </w:r>
    </w:p>
    <w:p w14:paraId="36339C00" w14:textId="74F47F64" w:rsid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C825E6" w14:textId="3362CB16" w:rsid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5DF5C" w14:textId="22A58E53" w:rsidR="001854BF" w:rsidRPr="001854BF" w:rsidRDefault="001854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2022</w:t>
      </w:r>
    </w:p>
    <w:sectPr w:rsidR="001854BF" w:rsidRPr="001854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6DDA" w14:textId="77777777" w:rsidR="001854BF" w:rsidRDefault="001854BF" w:rsidP="009139A6">
      <w:r>
        <w:separator/>
      </w:r>
    </w:p>
  </w:endnote>
  <w:endnote w:type="continuationSeparator" w:id="0">
    <w:p w14:paraId="7D35926F" w14:textId="77777777" w:rsidR="001854BF" w:rsidRDefault="001854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26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D8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3D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D2BB" w14:textId="77777777" w:rsidR="001854BF" w:rsidRDefault="001854BF" w:rsidP="009139A6">
      <w:r>
        <w:separator/>
      </w:r>
    </w:p>
  </w:footnote>
  <w:footnote w:type="continuationSeparator" w:id="0">
    <w:p w14:paraId="61F05621" w14:textId="77777777" w:rsidR="001854BF" w:rsidRDefault="001854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B5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82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5C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BF"/>
    <w:rsid w:val="000666E0"/>
    <w:rsid w:val="001854B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FFADA"/>
  <w15:chartTrackingRefBased/>
  <w15:docId w15:val="{8E319DC9-5F25-4127-8A41-51B257AE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2022-02-24T09:47:00Z</dcterms:created>
  <dcterms:modified xsi:type="dcterms:W3CDTF">2022-02-24T09:48:00Z</dcterms:modified>
</cp:coreProperties>
</file>